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4" w:after="0" w:line="240" w:lineRule="auto"/>
        <w:ind w:left="877" w:right="-20"/>
        <w:jc w:val="left"/>
        <w:tabs>
          <w:tab w:pos="2520" w:val="left"/>
        </w:tabs>
        <w:rPr>
          <w:rFonts w:ascii="Arial" w:hAnsi="Arial" w:cs="Arial" w:eastAsia="Arial"/>
          <w:sz w:val="72"/>
          <w:szCs w:val="72"/>
        </w:rPr>
      </w:pPr>
      <w:rPr/>
      <w:r>
        <w:rPr>
          <w:rFonts w:ascii="Arial" w:hAnsi="Arial" w:cs="Arial" w:eastAsia="Arial"/>
          <w:sz w:val="72"/>
          <w:szCs w:val="72"/>
          <w:color w:val="2E1F14"/>
          <w:spacing w:val="-66"/>
          <w:w w:val="100"/>
        </w:rPr>
        <w:t>Y</w:t>
      </w:r>
      <w:r>
        <w:rPr>
          <w:rFonts w:ascii="Arial" w:hAnsi="Arial" w:cs="Arial" w:eastAsia="Arial"/>
          <w:sz w:val="72"/>
          <w:szCs w:val="72"/>
          <w:color w:val="2E1F14"/>
          <w:spacing w:val="0"/>
          <w:w w:val="100"/>
        </w:rPr>
        <w:t>our</w:t>
        <w:tab/>
      </w:r>
      <w:r>
        <w:rPr>
          <w:rFonts w:ascii="Arial" w:hAnsi="Arial" w:cs="Arial" w:eastAsia="Arial"/>
          <w:sz w:val="72"/>
          <w:szCs w:val="72"/>
          <w:color w:val="2E1F14"/>
          <w:spacing w:val="0"/>
          <w:w w:val="100"/>
        </w:rPr>
        <w:t>Name</w:t>
      </w:r>
      <w:r>
        <w:rPr>
          <w:rFonts w:ascii="Arial" w:hAnsi="Arial" w:cs="Arial" w:eastAsia="Arial"/>
          <w:sz w:val="72"/>
          <w:szCs w:val="72"/>
          <w:color w:val="000000"/>
          <w:spacing w:val="0"/>
          <w:w w:val="100"/>
        </w:rPr>
      </w:r>
    </w:p>
    <w:p>
      <w:pPr>
        <w:spacing w:before="86" w:after="0" w:line="271" w:lineRule="exact"/>
        <w:ind w:left="939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color w:val="E36F25"/>
          <w:spacing w:val="0"/>
          <w:w w:val="100"/>
          <w:position w:val="-1"/>
        </w:rPr>
        <w:t>MY</w:t>
      </w:r>
      <w:r>
        <w:rPr>
          <w:rFonts w:ascii="Arial" w:hAnsi="Arial" w:cs="Arial" w:eastAsia="Arial"/>
          <w:sz w:val="24"/>
          <w:szCs w:val="24"/>
          <w:color w:val="E36F25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4"/>
          <w:szCs w:val="24"/>
          <w:color w:val="E36F25"/>
          <w:spacing w:val="0"/>
          <w:w w:val="100"/>
          <w:position w:val="-1"/>
        </w:rPr>
        <w:t>JOB</w:t>
      </w:r>
      <w:r>
        <w:rPr>
          <w:rFonts w:ascii="Arial" w:hAnsi="Arial" w:cs="Arial" w:eastAsia="Arial"/>
          <w:sz w:val="24"/>
          <w:szCs w:val="24"/>
          <w:color w:val="E36F25"/>
          <w:spacing w:val="-9"/>
          <w:w w:val="100"/>
          <w:position w:val="-1"/>
        </w:rPr>
        <w:t> </w:t>
      </w:r>
      <w:r>
        <w:rPr>
          <w:rFonts w:ascii="Arial" w:hAnsi="Arial" w:cs="Arial" w:eastAsia="Arial"/>
          <w:sz w:val="24"/>
          <w:szCs w:val="24"/>
          <w:color w:val="E36F25"/>
          <w:spacing w:val="0"/>
          <w:w w:val="100"/>
          <w:position w:val="-1"/>
        </w:rPr>
        <w:t>TITLE</w:t>
      </w:r>
      <w:r>
        <w:rPr>
          <w:rFonts w:ascii="Arial" w:hAnsi="Arial" w:cs="Arial" w:eastAsia="Arial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9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40" w:lineRule="auto"/>
        <w:ind w:left="935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2E1F14"/>
          <w:spacing w:val="0"/>
          <w:w w:val="100"/>
          <w:b/>
          <w:bCs/>
        </w:rPr>
        <w:t>Phone:</w:t>
      </w:r>
      <w:r>
        <w:rPr>
          <w:rFonts w:ascii="Arial" w:hAnsi="Arial" w:cs="Arial" w:eastAsia="Arial"/>
          <w:sz w:val="20"/>
          <w:szCs w:val="20"/>
          <w:color w:val="2E1F14"/>
          <w:spacing w:val="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2E1F14"/>
          <w:spacing w:val="0"/>
          <w:w w:val="100"/>
        </w:rPr>
        <w:t>012</w:t>
      </w:r>
      <w:r>
        <w:rPr>
          <w:rFonts w:ascii="Arial" w:hAnsi="Arial" w:cs="Arial" w:eastAsia="Arial"/>
          <w:sz w:val="20"/>
          <w:szCs w:val="20"/>
          <w:color w:val="2E1F14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E1F14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color w:val="2E1F14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E1F14"/>
          <w:spacing w:val="0"/>
          <w:w w:val="100"/>
        </w:rPr>
        <w:t>345</w:t>
      </w:r>
      <w:r>
        <w:rPr>
          <w:rFonts w:ascii="Arial" w:hAnsi="Arial" w:cs="Arial" w:eastAsia="Arial"/>
          <w:sz w:val="20"/>
          <w:szCs w:val="20"/>
          <w:color w:val="2E1F14"/>
          <w:spacing w:val="4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E1F14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color w:val="2E1F14"/>
          <w:spacing w:val="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2E1F14"/>
          <w:spacing w:val="0"/>
          <w:w w:val="101"/>
        </w:rPr>
        <w:t>6789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50" w:after="0" w:line="226" w:lineRule="exact"/>
        <w:ind w:left="935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2E1F14"/>
          <w:spacing w:val="0"/>
          <w:w w:val="100"/>
          <w:b/>
          <w:bCs/>
          <w:position w:val="-1"/>
        </w:rPr>
        <w:t>Email:</w:t>
      </w:r>
      <w:r>
        <w:rPr>
          <w:rFonts w:ascii="Arial" w:hAnsi="Arial" w:cs="Arial" w:eastAsia="Arial"/>
          <w:sz w:val="20"/>
          <w:szCs w:val="20"/>
          <w:color w:val="2E1F14"/>
          <w:spacing w:val="7"/>
          <w:w w:val="100"/>
          <w:b/>
          <w:bCs/>
          <w:position w:val="-1"/>
        </w:rPr>
        <w:t> </w:t>
      </w:r>
      <w:hyperlink r:id="rId5">
        <w:r>
          <w:rPr>
            <w:rFonts w:ascii="Arial" w:hAnsi="Arial" w:cs="Arial" w:eastAsia="Arial"/>
            <w:sz w:val="20"/>
            <w:szCs w:val="20"/>
            <w:color w:val="2E1F14"/>
            <w:spacing w:val="0"/>
            <w:w w:val="101"/>
            <w:position w:val="-1"/>
          </w:rPr>
          <w:t>my-name@myemail.com</w:t>
        </w:r>
        <w:r>
          <w:rPr>
            <w:rFonts w:ascii="Arial" w:hAnsi="Arial" w:cs="Arial" w:eastAsia="Arial"/>
            <w:sz w:val="20"/>
            <w:szCs w:val="20"/>
            <w:color w:val="000000"/>
            <w:spacing w:val="0"/>
            <w:w w:val="100"/>
            <w:position w:val="0"/>
          </w:rPr>
        </w:r>
      </w:hyperlink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371" w:lineRule="exact"/>
        <w:ind w:left="689" w:right="-20"/>
        <w:jc w:val="left"/>
        <w:tabs>
          <w:tab w:pos="6880" w:val="left"/>
        </w:tabs>
        <w:rPr>
          <w:rFonts w:ascii="Arial" w:hAnsi="Arial" w:cs="Arial" w:eastAsia="Arial"/>
          <w:sz w:val="32"/>
          <w:szCs w:val="32"/>
        </w:rPr>
      </w:pPr>
      <w:rPr/>
      <w:r>
        <w:rPr/>
        <w:pict>
          <v:group style="position:absolute;margin-left:56.5825pt;margin-top:-.920107pt;width:20.564pt;height:20.186pt;mso-position-horizontal-relative:page;mso-position-vertical-relative:paragraph;z-index:-96" coordorigin="1132,-18" coordsize="411,404">
            <v:shape style="position:absolute;left:1132;top:-18;width:411;height:404" coordorigin="1132,-18" coordsize="411,404" path="m1132,196l1133,360,1144,378,1165,385,1518,384,1536,373,1543,352,1543,289,1314,289,1306,281,1306,241,1301,240,1295,239,1132,196e" filled="t" fillcolor="#E36F25" stroked="f">
              <v:path arrowok="t"/>
              <v:fill/>
            </v:shape>
            <v:shape style="position:absolute;left:1132;top:-18;width:411;height:404" coordorigin="1132,-18" coordsize="411,404" path="m1543,196l1380,239,1374,240,1368,241,1368,281,1361,289,1543,289,1543,196e" filled="t" fillcolor="#E36F25" stroked="f">
              <v:path arrowok="t"/>
              <v:fill/>
            </v:shape>
            <v:shape style="position:absolute;left:1132;top:-18;width:411;height:404" coordorigin="1132,-18" coordsize="411,404" path="m1444,18l1400,18,1410,28,1410,64,1165,64,1144,71,1133,89,1132,177,1294,220,1314,224,1333,226,1353,225,1373,222,1543,177,1543,98,1536,77,1518,65,1446,64,1446,27,1444,18e" filled="t" fillcolor="#E36F25" stroked="f">
              <v:path arrowok="t"/>
              <v:fill/>
            </v:shape>
            <v:shape style="position:absolute;left:1132;top:-18;width:411;height:404" coordorigin="1132,-18" coordsize="411,404" path="m1273,-18l1252,-13,1236,2,1229,22,1228,64,1264,64,1264,28,1274,18,1444,18,1441,5,1426,-11,1406,-18,1273,-18e" filled="t" fillcolor="#E36F25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370.345337pt;margin-top:.302893pt;width:19.043867pt;height:20.097373pt;mso-position-horizontal-relative:page;mso-position-vertical-relative:paragraph;z-index:-95" coordorigin="7407,6" coordsize="381,402">
            <v:shape style="position:absolute;left:7407;top:6;width:381;height:402" coordorigin="7407,6" coordsize="381,402" path="m7500,186l7446,223,7414,274,7407,316,7410,333,7448,386,7524,404,7587,408,7608,408,7671,403,7747,386,7775,361,7598,361,7565,309,7569,227,7550,221,7532,212,7515,200,7500,186e" filled="t" fillcolor="#E36F25" stroked="f">
              <v:path arrowok="t"/>
              <v:fill/>
            </v:shape>
            <v:shape style="position:absolute;left:7407;top:6;width:381;height:402" coordorigin="7407,6" coordsize="381,402" path="m7685,195l7669,207,7652,218,7633,225,7612,229,7630,309,7598,361,7775,361,7777,358,7783,340,7787,319,7788,294,7783,275,7748,225,7709,202,7685,195e" filled="t" fillcolor="#E36F25" stroked="f">
              <v:path arrowok="t"/>
              <v:fill/>
            </v:shape>
            <v:shape style="position:absolute;left:7407;top:6;width:381;height:402" coordorigin="7407,6" coordsize="381,402" path="m7598,6l7536,29,7503,86,7501,111,7505,131,7542,180,7611,199,7630,194,7676,155,7693,84,7686,63,7641,16,7598,6e" filled="t" fillcolor="#E36F25" stroked="f">
              <v:path arrowok="t"/>
              <v:fill/>
            </v:shape>
          </v:group>
          <w10:wrap type="none"/>
        </w:pict>
      </w:r>
      <w:r>
        <w:rPr>
          <w:rFonts w:ascii="Arial" w:hAnsi="Arial" w:cs="Arial" w:eastAsia="Arial"/>
          <w:sz w:val="32"/>
          <w:szCs w:val="32"/>
          <w:color w:val="E36F25"/>
          <w:spacing w:val="0"/>
          <w:w w:val="100"/>
          <w:position w:val="-1"/>
        </w:rPr>
        <w:t>EDUC</w:t>
      </w:r>
      <w:r>
        <w:rPr>
          <w:rFonts w:ascii="Arial" w:hAnsi="Arial" w:cs="Arial" w:eastAsia="Arial"/>
          <w:sz w:val="32"/>
          <w:szCs w:val="32"/>
          <w:color w:val="E36F25"/>
          <w:spacing w:val="-24"/>
          <w:w w:val="100"/>
          <w:position w:val="-1"/>
        </w:rPr>
        <w:t>A</w:t>
      </w:r>
      <w:r>
        <w:rPr>
          <w:rFonts w:ascii="Arial" w:hAnsi="Arial" w:cs="Arial" w:eastAsia="Arial"/>
          <w:sz w:val="32"/>
          <w:szCs w:val="32"/>
          <w:color w:val="E36F25"/>
          <w:spacing w:val="0"/>
          <w:w w:val="100"/>
          <w:position w:val="-1"/>
        </w:rPr>
        <w:t>TION</w:t>
      </w:r>
      <w:r>
        <w:rPr>
          <w:rFonts w:ascii="Arial" w:hAnsi="Arial" w:cs="Arial" w:eastAsia="Arial"/>
          <w:sz w:val="32"/>
          <w:szCs w:val="32"/>
          <w:color w:val="E36F25"/>
          <w:spacing w:val="0"/>
          <w:w w:val="100"/>
          <w:position w:val="-1"/>
        </w:rPr>
        <w:tab/>
      </w:r>
      <w:r>
        <w:rPr>
          <w:rFonts w:ascii="Arial" w:hAnsi="Arial" w:cs="Arial" w:eastAsia="Arial"/>
          <w:sz w:val="32"/>
          <w:szCs w:val="32"/>
          <w:color w:val="E36F25"/>
          <w:spacing w:val="0"/>
          <w:w w:val="100"/>
          <w:position w:val="-1"/>
        </w:rPr>
        <w:t>PROFILE</w:t>
      </w:r>
      <w:r>
        <w:rPr>
          <w:rFonts w:ascii="Arial" w:hAnsi="Arial" w:cs="Arial" w:eastAsia="Arial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3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type w:val="continuous"/>
          <w:pgSz w:w="11920" w:h="16840"/>
          <w:pgMar w:top="1000" w:bottom="280" w:left="1020" w:right="1020"/>
        </w:sectPr>
      </w:pPr>
      <w:rPr/>
    </w:p>
    <w:p>
      <w:pPr>
        <w:spacing w:before="52" w:after="0" w:line="240" w:lineRule="auto"/>
        <w:ind w:left="13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School</w:t>
      </w:r>
      <w:r>
        <w:rPr>
          <w:rFonts w:ascii="Arial" w:hAnsi="Arial" w:cs="Arial" w:eastAsia="Arial"/>
          <w:sz w:val="20"/>
          <w:szCs w:val="20"/>
          <w:color w:val="58524E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1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(1998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-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2002)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30" w:after="0" w:line="271" w:lineRule="auto"/>
        <w:ind w:left="136" w:right="-5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Lorem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ipsum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dolor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amet,</w:t>
      </w:r>
      <w:r>
        <w:rPr>
          <w:rFonts w:ascii="Arial" w:hAnsi="Arial" w:cs="Arial" w:eastAsia="Arial"/>
          <w:sz w:val="20"/>
          <w:szCs w:val="20"/>
          <w:color w:val="58524E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consectetur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adipiscing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elit.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Curabitur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imperdiet,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urna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suscipit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scelerisque,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arcu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mauris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aliquam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lacus.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1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3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School</w:t>
      </w:r>
      <w:r>
        <w:rPr>
          <w:rFonts w:ascii="Arial" w:hAnsi="Arial" w:cs="Arial" w:eastAsia="Arial"/>
          <w:sz w:val="20"/>
          <w:szCs w:val="20"/>
          <w:color w:val="58524E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2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(2002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-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2006)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30" w:after="0" w:line="271" w:lineRule="auto"/>
        <w:ind w:left="136" w:right="179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Proin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mattis,</w:t>
      </w:r>
      <w:r>
        <w:rPr>
          <w:rFonts w:ascii="Arial" w:hAnsi="Arial" w:cs="Arial" w:eastAsia="Arial"/>
          <w:sz w:val="20"/>
          <w:szCs w:val="20"/>
          <w:color w:val="58524E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lorem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egestas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tristique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feugiat,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turpis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massa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adipiscing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nulla,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amet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hendrerit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libero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arcu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malesuada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felis.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61" w:lineRule="exact"/>
        <w:ind w:left="649" w:right="-20"/>
        <w:jc w:val="left"/>
        <w:rPr>
          <w:rFonts w:ascii="Arial" w:hAnsi="Arial" w:cs="Arial" w:eastAsia="Arial"/>
          <w:sz w:val="32"/>
          <w:szCs w:val="32"/>
        </w:rPr>
      </w:pPr>
      <w:rPr/>
      <w:r>
        <w:rPr/>
        <w:pict>
          <v:group style="position:absolute;margin-left:56.475601pt;margin-top:-18.640985pt;width:289.857pt;height:.1pt;mso-position-horizontal-relative:page;mso-position-vertical-relative:paragraph;z-index:-99" coordorigin="1130,-373" coordsize="5797,2">
            <v:shape style="position:absolute;left:1130;top:-373;width:5797;height:2" coordorigin="1130,-373" coordsize="5797,0" path="m1130,-373l6927,-373e" filled="f" stroked="t" strokeweight="1.417pt" strokecolor="#D3D4D2">
              <v:path arrowok="t"/>
            </v:shape>
          </v:group>
          <w10:wrap type="none"/>
        </w:pict>
      </w:r>
      <w:r>
        <w:rPr/>
        <w:pict>
          <v:group style="position:absolute;margin-left:55.653301pt;margin-top:-1.407285pt;width:22.421pt;height:21.338pt;mso-position-horizontal-relative:page;mso-position-vertical-relative:paragraph;z-index:-94" coordorigin="1113,-28" coordsize="448,427">
            <v:shape style="position:absolute;left:1113;top:-28;width:448;height:427" coordorigin="1113,-28" coordsize="448,427" path="m1343,-28l1331,-28,1270,96,1267,102,1261,107,1117,128,1113,139,1217,241,1220,248,1196,382,1195,392,1205,399,1333,331,1469,331,1455,248,1457,241,1561,139,1558,128,1414,107,1408,102,1404,96,1347,-20,1343,-28e" filled="t" fillcolor="#E36F25" stroked="f">
              <v:path arrowok="t"/>
              <v:fill/>
            </v:shape>
            <v:shape style="position:absolute;left:1113;top:-28;width:448;height:427" coordorigin="1113,-28" coordsize="448,427" path="m1469,331l1341,331,1470,399,1480,392,1478,382,1469,331e" filled="t" fillcolor="#E36F25" stroked="f">
              <v:path arrowok="t"/>
              <v:fill/>
            </v:shape>
          </v:group>
          <w10:wrap type="none"/>
        </w:pict>
      </w:r>
      <w:r>
        <w:rPr>
          <w:rFonts w:ascii="Arial" w:hAnsi="Arial" w:cs="Arial" w:eastAsia="Arial"/>
          <w:sz w:val="32"/>
          <w:szCs w:val="32"/>
          <w:color w:val="E36F25"/>
          <w:spacing w:val="0"/>
          <w:w w:val="100"/>
          <w:position w:val="-1"/>
        </w:rPr>
        <w:t>EXPERIENCE</w:t>
      </w:r>
      <w:r>
        <w:rPr>
          <w:rFonts w:ascii="Arial" w:hAnsi="Arial" w:cs="Arial" w:eastAsia="Arial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34" w:after="0" w:line="292" w:lineRule="auto"/>
        <w:ind w:right="53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About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me:</w:t>
      </w:r>
      <w:r>
        <w:rPr>
          <w:rFonts w:ascii="Arial" w:hAnsi="Arial" w:cs="Arial" w:eastAsia="Arial"/>
          <w:sz w:val="20"/>
          <w:szCs w:val="20"/>
          <w:color w:val="58524E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Pellentesque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dignissim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odio.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Fusce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accumsan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felis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ac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metus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blandit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ornare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mauris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hendrerit.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fringilla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orci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color w:val="58524E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nunc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ullamcorper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1" w:after="0" w:line="292" w:lineRule="auto"/>
        <w:ind w:right="6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ut</w:t>
      </w:r>
      <w:r>
        <w:rPr>
          <w:rFonts w:ascii="Arial" w:hAnsi="Arial" w:cs="Arial" w:eastAsia="Arial"/>
          <w:sz w:val="20"/>
          <w:szCs w:val="20"/>
          <w:color w:val="58524E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volutpat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eros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sagittis.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orci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mi,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tincidunt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non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sodales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sed,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placerat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amet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diam.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-11"/>
          <w:w w:val="100"/>
        </w:rPr>
        <w:t>V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estibulum</w:t>
      </w:r>
      <w:r>
        <w:rPr>
          <w:rFonts w:ascii="Arial" w:hAnsi="Arial" w:cs="Arial" w:eastAsia="Arial"/>
          <w:sz w:val="20"/>
          <w:szCs w:val="20"/>
          <w:color w:val="58524E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posuere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scelerisque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luctus.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Nullam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hendrerit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elit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eros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consequat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ac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tempor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libero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ultrices.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Suspendisse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vitae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convallis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ante.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1000" w:bottom="280" w:left="1020" w:right="1020"/>
          <w:cols w:num="2" w:equalWidth="0">
            <w:col w:w="5883" w:space="485"/>
            <w:col w:w="3512"/>
          </w:cols>
        </w:sectPr>
      </w:pPr>
      <w:rPr/>
    </w:p>
    <w:p>
      <w:pPr>
        <w:spacing w:before="1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jc w:val="left"/>
        <w:spacing w:after="0"/>
        <w:sectPr>
          <w:type w:val="continuous"/>
          <w:pgSz w:w="11920" w:h="16840"/>
          <w:pgMar w:top="1000" w:bottom="280" w:left="1020" w:right="1020"/>
        </w:sectPr>
      </w:pPr>
      <w:rPr/>
    </w:p>
    <w:p>
      <w:pPr>
        <w:spacing w:before="34" w:after="0" w:line="240" w:lineRule="auto"/>
        <w:ind w:left="113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v:group style="position:absolute;margin-left:379.589294pt;margin-top:613.27301pt;width:194.245pt;height:208.618pt;mso-position-horizontal-relative:page;mso-position-vertical-relative:page;z-index:-101" coordorigin="7592,12265" coordsize="3885,4172">
            <v:shape style="position:absolute;left:7592;top:12265;width:3885;height:4172" coordorigin="7592,12265" coordsize="3885,4172" path="m8505,12265l7592,12265,9083,16438,9983,16438,10371,15353,9561,15353,8505,12265e" filled="t" fillcolor="#EBEBEC" stroked="f">
              <v:path arrowok="t"/>
              <v:fill/>
            </v:shape>
            <v:shape style="position:absolute;left:7592;top:12265;width:3885;height:4172" coordorigin="7592,12265" coordsize="3885,4172" path="m11477,12265l10583,12265,9561,15353,10371,15353,11477,12265e" filled="t" fillcolor="#EBEBEC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0pt;margin-top:0pt;width:595.280029pt;height:201.117991pt;mso-position-horizontal-relative:page;mso-position-vertical-relative:page;z-index:-100" coordorigin="0,0" coordsize="11906,4022">
            <v:group style="position:absolute;left:0;top:400;width:11906;height:3612" coordorigin="0,400" coordsize="11906,3612">
              <v:shape style="position:absolute;left:0;top:400;width:11906;height:3612" coordorigin="0,400" coordsize="11906,3612" path="m11906,4012l0,4012,0,400,11906,400,11906,4012e" filled="t" fillcolor="#EAEAE9" stroked="f">
                <v:path arrowok="t"/>
                <v:fill/>
              </v:shape>
            </v:group>
            <v:group style="position:absolute;left:1129;top:1003;width:269;height:2406" coordorigin="1129,1003" coordsize="269,2406">
              <v:shape style="position:absolute;left:1129;top:1003;width:269;height:2406" coordorigin="1129,1003" coordsize="269,2406" path="m1399,3409l1129,3409,1129,1003,1399,1003,1399,3409e" filled="t" fillcolor="#D3D4D2" stroked="f">
                <v:path arrowok="t"/>
                <v:fill/>
              </v:shape>
            </v:group>
            <v:group style="position:absolute;left:8779;top:1180;width:1984;height:1984" coordorigin="8779,1180" coordsize="1984,1984">
              <v:shape style="position:absolute;left:8779;top:1180;width:1984;height:1984" coordorigin="8779,1180" coordsize="1984,1984" path="m8779,1180l10764,1180,10764,3164,8779,3164,8779,1180e" filled="t" fillcolor="#FFFFFF" stroked="f">
                <v:path arrowok="t"/>
                <v:fill/>
              </v:shape>
            </v:group>
            <v:group style="position:absolute;left:8779;top:1258;width:1984;height:1906" coordorigin="8779,1258" coordsize="1984,1906">
              <v:shape style="position:absolute;left:8779;top:1258;width:1984;height:1906" coordorigin="8779,1258" coordsize="1984,1906" path="m9378,2634l9364,2640,9348,2646,9331,2652,9312,2660,9292,2666,9271,2674,9248,2682,9092,2730,9066,2736,9015,2752,8990,2758,8965,2766,8918,2778,8873,2790,8853,2796,8833,2800,8814,2804,8796,2808,8779,2812,8779,3164,10764,3164,10764,3130,9441,3130,9425,3118,9413,3100,9402,3082,9392,3068,9364,3008,9354,2942,9353,2928,9353,2906,9357,2840,9364,2770,9373,2684,9378,2634e" filled="t" fillcolor="#BFBEBD" stroked="f">
                <v:path arrowok="t"/>
                <v:fill/>
              </v:shape>
              <v:shape style="position:absolute;left:8779;top:1258;width:1984;height:1906" coordorigin="8779,1258" coordsize="1984,1906" path="m9284,1838l9273,1840,9270,1850,9271,1868,9291,1942,9313,2000,9319,2014,9323,2026,9325,2040,9324,2056,9323,2072,9324,2090,9358,2160,9404,2200,9405,2236,9409,2306,9437,2360,9451,2374,9463,2588,9467,2596,9471,2606,9478,2616,9485,2630,9551,2702,9615,2740,9700,2762,9663,2788,9630,2810,9600,2830,9573,2850,9550,2866,9497,2912,9457,2968,9443,3034,9441,3130,10102,3130,10101,3104,9686,3104,9678,3078,9671,3052,9667,3030,9665,3016,9684,2972,9697,2940,9707,2918,9713,2906,9719,2902,9724,2900,9987,2900,9983,2896,9962,2874,9941,2856,9920,2838,9900,2822,9882,2808,9865,2794,9851,2784,9829,2770,9823,2766,9821,2764,9854,2762,9884,2754,9960,2724,10015,2682,10061,2626,10068,2612,10073,2602,10078,2594,10080,2384,10096,2366,10125,2294,10135,2226,10135,2204,10154,2192,10205,2128,10219,2068,10218,2054,10218,2042,10218,2032,10222,2020,10228,2006,10243,1968,10251,1948,10259,1924,10265,1902,10266,1876,10258,1860,10248,1854,10207,1854,10207,1852,9337,1852,9305,1842,9284,1838e" filled="t" fillcolor="#BFBEBD" stroked="f">
                <v:path arrowok="t"/>
                <v:fill/>
              </v:shape>
              <v:shape style="position:absolute;left:8779;top:1258;width:1984;height:1906" coordorigin="8779,1258" coordsize="1984,1906" path="m10168,2634l10172,2686,10175,2734,10176,2770,10177,2822,10175,2860,10170,2928,10157,3010,10136,3080,10121,3114,10119,3118,10118,3118,10102,3130,10764,3130,10764,2812,10747,2808,10730,2804,10711,2800,10691,2796,10670,2790,10625,2778,10554,2760,10504,2744,10478,2738,10325,2690,10300,2684,10277,2676,10255,2668,10235,2662,10216,2654,10199,2648,10183,2640,10168,2634e" filled="t" fillcolor="#BFBEBD" stroked="f">
                <v:path arrowok="t"/>
                <v:fill/>
              </v:shape>
              <v:shape style="position:absolute;left:8779;top:1258;width:1984;height:1906" coordorigin="8779,1258" coordsize="1984,1906" path="m9987,2900l9816,2900,9824,2906,9836,2926,9849,2950,9861,2976,9872,2998,9878,3012,9874,3042,9871,3060,9868,3074,9862,3090,9857,3104,10101,3104,10085,3044,10042,2966,10003,2918,9987,2900e" filled="t" fillcolor="#BFBEBD" stroked="f">
                <v:path arrowok="t"/>
                <v:fill/>
              </v:shape>
              <v:shape style="position:absolute;left:8779;top:1258;width:1984;height:1906" coordorigin="8779,1258" coordsize="1984,1906" path="m10229,1850l10215,1852,10207,1854,10248,1854,10244,1852,10229,1850e" filled="t" fillcolor="#BFBEBD" stroked="f">
                <v:path arrowok="t"/>
                <v:fill/>
              </v:shape>
              <v:shape style="position:absolute;left:8779;top:1258;width:1984;height:1906" coordorigin="8779,1258" coordsize="1984,1906" path="m9784,1258l9759,1258,9743,1260,9724,1264,9703,1270,9680,1276,9655,1284,9629,1294,9601,1304,9545,1328,9490,1356,9439,1388,9375,1442,9337,1502,9320,1570,9314,1642,9314,1670,9314,1686,9319,1750,9330,1818,9332,1832,9337,1852,10207,1852,10218,1792,10228,1714,10230,1648,10229,1624,10220,1554,10199,1486,10150,1426,10080,1374,9970,1316,9915,1294,9888,1284,9863,1276,9840,1270,9819,1264,9800,1260,9784,1258e" filled="t" fillcolor="#BFBEBD" stroked="f">
                <v:path arrowok="t"/>
                <v:fill/>
              </v:shape>
            </v:group>
            <v:group style="position:absolute;left:0;top:0;width:11906;height:397" coordorigin="0,0" coordsize="11906,397">
              <v:shape style="position:absolute;left:0;top:0;width:11906;height:397" coordorigin="0,0" coordsize="11906,397" path="m11906,397l0,397,0,0,11906,0,11906,397e" filled="t" fillcolor="#E36F25" stroked="f">
                <v:path arrowok="t"/>
                <v:fill/>
              </v:shape>
            </v:group>
            <w10:wrap type="none"/>
          </v:group>
        </w:pict>
      </w:r>
      <w:r>
        <w:rPr/>
        <w:pict>
          <v:group style="position:absolute;margin-left:369.379913pt;margin-top:-4.425807pt;width:169.669pt;height:.1pt;mso-position-horizontal-relative:page;mso-position-vertical-relative:paragraph;z-index:-97" coordorigin="7388,-89" coordsize="3393,2">
            <v:shape style="position:absolute;left:7388;top:-89;width:3393;height:2" coordorigin="7388,-89" coordsize="3393,0" path="m7388,-89l10781,-89e" filled="f" stroked="t" strokeweight="1.417pt" strokecolor="#D3D4D2">
              <v:path arrowok="t"/>
            </v:shape>
          </v:group>
          <w10:wrap type="none"/>
        </w:pic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Company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1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(2006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-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2009)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30" w:after="0" w:line="271" w:lineRule="auto"/>
        <w:ind w:left="113" w:right="-5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Lorem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ipsum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dolor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amet,</w:t>
      </w:r>
      <w:r>
        <w:rPr>
          <w:rFonts w:ascii="Arial" w:hAnsi="Arial" w:cs="Arial" w:eastAsia="Arial"/>
          <w:sz w:val="20"/>
          <w:szCs w:val="20"/>
          <w:color w:val="58524E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consectetur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adipiscing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elit.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Curabitur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imperdiet,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urna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suscipit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scelerisque,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arcu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mauris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aliquam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lacus.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320" w:lineRule="exact"/>
        <w:ind w:left="113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32"/>
          <w:szCs w:val="32"/>
          <w:color w:val="58524E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32"/>
          <w:szCs w:val="32"/>
          <w:color w:val="58524E"/>
          <w:spacing w:val="-1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7"/>
        </w:rPr>
        <w:t>Lorem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7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7"/>
        </w:rPr>
        <w:t>ipsum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7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7"/>
        </w:rPr>
        <w:t>dolor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7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7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7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7"/>
        </w:rPr>
        <w:t>amet,</w:t>
      </w:r>
      <w:r>
        <w:rPr>
          <w:rFonts w:ascii="Arial" w:hAnsi="Arial" w:cs="Arial" w:eastAsia="Arial"/>
          <w:sz w:val="20"/>
          <w:szCs w:val="20"/>
          <w:color w:val="58524E"/>
          <w:spacing w:val="-5"/>
          <w:w w:val="100"/>
          <w:position w:val="-7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7"/>
        </w:rPr>
        <w:t>consectetur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0" w:after="0" w:line="260" w:lineRule="exact"/>
        <w:ind w:left="113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32"/>
          <w:szCs w:val="32"/>
          <w:color w:val="58524E"/>
          <w:spacing w:val="0"/>
          <w:w w:val="100"/>
        </w:rPr>
        <w:t>.</w:t>
      </w:r>
      <w:r>
        <w:rPr>
          <w:rFonts w:ascii="Arial" w:hAnsi="Arial" w:cs="Arial" w:eastAsia="Arial"/>
          <w:sz w:val="32"/>
          <w:szCs w:val="32"/>
          <w:color w:val="58524E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Aliquam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molestie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augue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rhoncus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lectus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vestibulum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0" w:after="0" w:line="260" w:lineRule="exact"/>
        <w:ind w:left="113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32"/>
          <w:szCs w:val="32"/>
          <w:color w:val="58524E"/>
          <w:spacing w:val="0"/>
          <w:w w:val="100"/>
        </w:rPr>
        <w:t>.</w:t>
      </w:r>
      <w:r>
        <w:rPr>
          <w:rFonts w:ascii="Arial" w:hAnsi="Arial" w:cs="Arial" w:eastAsia="Arial"/>
          <w:sz w:val="32"/>
          <w:szCs w:val="32"/>
          <w:color w:val="58524E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Curabitur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dignissim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vestibulum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6"/>
        </w:rPr>
        <w:t>mauris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0" w:after="0" w:line="311" w:lineRule="exact"/>
        <w:ind w:left="113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32"/>
          <w:szCs w:val="32"/>
          <w:color w:val="58524E"/>
          <w:spacing w:val="0"/>
          <w:w w:val="100"/>
          <w:position w:val="4"/>
        </w:rPr>
        <w:t>.</w:t>
      </w:r>
      <w:r>
        <w:rPr>
          <w:rFonts w:ascii="Arial" w:hAnsi="Arial" w:cs="Arial" w:eastAsia="Arial"/>
          <w:sz w:val="32"/>
          <w:szCs w:val="32"/>
          <w:color w:val="58524E"/>
          <w:spacing w:val="-1"/>
          <w:w w:val="100"/>
          <w:position w:val="4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2"/>
        </w:rPr>
        <w:t>Phasellus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2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2"/>
        </w:rPr>
        <w:t>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2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2"/>
        </w:rPr>
        <w:t>turpis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2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2"/>
        </w:rPr>
        <w:t>lobortis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6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3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Company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2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(2009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-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20</w:t>
      </w:r>
      <w:r>
        <w:rPr>
          <w:rFonts w:ascii="Arial" w:hAnsi="Arial" w:cs="Arial" w:eastAsia="Arial"/>
          <w:sz w:val="20"/>
          <w:szCs w:val="20"/>
          <w:color w:val="58524E"/>
          <w:spacing w:val="-11"/>
          <w:w w:val="100"/>
          <w:b/>
          <w:bCs/>
        </w:rPr>
        <w:t>1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1)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30" w:after="0" w:line="271" w:lineRule="auto"/>
        <w:ind w:left="113" w:right="111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v:group style="position:absolute;margin-left:183.06720pt;margin-top:21.07328pt;width:181.722pt;height:215pt;mso-position-horizontal-relative:page;mso-position-vertical-relative:paragraph;z-index:-102" coordorigin="3661,421" coordsize="3634,4300">
            <v:shape style="position:absolute;left:3661;top:421;width:3634;height:4300" coordorigin="3661,421" coordsize="3634,4300" path="m5884,4701l5242,4701,5320,4721,5822,4721,5884,4701e" filled="t" fillcolor="#EBEBEC" stroked="f">
              <v:path arrowok="t"/>
              <v:fill/>
            </v:shape>
            <v:shape style="position:absolute;left:3661;top:421;width:3634;height:4300" coordorigin="3661,421" coordsize="3634,4300" path="m5837,421l5358,421,5197,461,5118,461,4967,501,4893,541,4752,581,4684,621,4617,661,4552,701,4489,741,4428,781,4368,841,4310,881,4254,941,4199,1001,4147,1061,4097,1121,4050,1181,4006,1241,3964,1301,3925,1381,3889,1461,3855,1521,3824,1601,3796,1681,3770,1761,3747,1861,3727,1941,3710,2021,3695,2121,3683,2221,3673,2301,3667,2401,3663,2501,3661,2601,3663,2701,3667,2801,3673,2901,3683,2981,3695,3081,3709,3161,3727,3241,3747,3341,3770,3421,3795,3501,3823,3561,3854,3641,3887,3721,3924,3781,3962,3861,4004,3921,4048,3981,4095,4041,4144,4101,4196,4161,4251,4221,4306,4281,4364,4321,4422,4361,4482,4421,4544,4461,4607,4501,4672,4521,4738,4561,4805,4581,4875,4621,4945,4641,5165,4701,5944,4701,6004,4681,6062,4681,6175,4641,6230,4621,6284,4621,6336,4581,6438,4541,6487,4521,6535,4501,6581,4461,6627,4441,6671,4401,6714,4361,6756,4321,6797,4301,6836,4261,6874,4221,6911,4161,6946,4121,6981,4081,7014,4021,7030,4001,5379,4001,5337,3981,5296,3981,5256,3961,5217,3961,5179,3941,5105,3901,5034,3861,4967,3821,4903,3761,4873,3741,4843,3701,4814,3681,4786,3641,4735,3561,4689,3481,4650,3381,4632,3341,4615,3281,4601,3221,4587,3161,4575,3101,4564,3041,4555,2981,4547,2921,4541,2841,4536,2781,4532,2701,4530,2621,4529,2541,4530,2481,4532,2401,4536,2341,4541,2261,4547,2201,4555,2141,4565,2081,4576,2021,4588,1961,4602,1901,4617,1861,4633,1801,4651,1761,4671,1701,4692,1661,4738,1581,4790,1501,4848,1441,4878,1401,4909,1381,4941,1341,4974,1321,5042,1281,5114,1241,5189,1201,5228,1181,5268,1181,5308,1161,5350,1161,5392,1141,7074,1141,7062,1121,7039,1081,7015,1041,6991,1021,6966,981,6940,961,6913,921,6886,901,6809,821,6759,781,6708,741,6655,701,6600,661,6545,641,6488,601,6369,561,6307,521,6180,481,6114,481,5979,441,5908,441,5837,421e" filled="t" fillcolor="#EBEBEC" stroked="f">
              <v:path arrowok="t"/>
              <v:fill/>
            </v:shape>
            <v:shape style="position:absolute;left:3661;top:421;width:3634;height:4300" coordorigin="3661,421" coordsize="3634,4300" path="m6479,3121l6468,3181,6444,3261,6418,3341,6388,3421,6357,3481,6339,3521,6322,3561,6303,3581,6284,3621,6265,3641,6244,3681,6223,3701,6201,3721,6179,3761,6156,3781,6107,3821,6057,3861,6031,3881,6005,3881,5978,3901,5951,3921,5923,3941,5895,3941,5866,3961,5837,3961,5808,3981,5778,3981,5747,4001,7030,4001,7046,3981,7076,3921,7106,3881,7134,3821,7161,3761,7186,3701,7211,3641,7234,3581,7256,3521,7276,3461,7296,3381,6479,3121e" filled="t" fillcolor="#EBEBEC" stroked="f">
              <v:path arrowok="t"/>
              <v:fill/>
            </v:shape>
            <v:shape style="position:absolute;left:3661;top:421;width:3634;height:4300" coordorigin="3661,421" coordsize="3634,4300" path="m7074,1141l5733,1141,5763,1161,5824,1161,5853,1181,5882,1181,5910,1201,5938,1201,5965,1221,5992,1221,6018,1241,6044,1261,6069,1281,6094,1281,6142,1321,6187,1361,6249,1421,6286,1481,6304,1501,6320,1521,6336,1541,6351,1581,6366,1601,6379,1621,6392,1661,6403,1681,6414,1721,6425,1741,6434,1781,6443,1801,6451,1841,7284,1641,7270,1581,7255,1541,7238,1501,7222,1441,7186,1361,7148,1281,7107,1201,7085,1161,7074,1141e" filled="t" fillcolor="#EBEBEC" stroked="f">
              <v:path arrowok="t"/>
              <v:fill/>
            </v:shape>
          </v:group>
          <w10:wrap type="none"/>
        </w:pic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Nulla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fringilla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tempor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quam,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eget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semper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leo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fringilla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at.</w:t>
      </w:r>
      <w:r>
        <w:rPr>
          <w:rFonts w:ascii="Arial" w:hAnsi="Arial" w:cs="Arial" w:eastAsia="Arial"/>
          <w:sz w:val="20"/>
          <w:szCs w:val="20"/>
          <w:color w:val="58524E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Duis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sapien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et</w:t>
      </w:r>
      <w:r>
        <w:rPr>
          <w:rFonts w:ascii="Arial" w:hAnsi="Arial" w:cs="Arial" w:eastAsia="Arial"/>
          <w:sz w:val="20"/>
          <w:szCs w:val="20"/>
          <w:color w:val="58524E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dolor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consectetur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ultrices.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Etiam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tempus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malesuada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et</w:t>
      </w:r>
      <w:r>
        <w:rPr>
          <w:rFonts w:ascii="Arial" w:hAnsi="Arial" w:cs="Arial" w:eastAsia="Arial"/>
          <w:sz w:val="20"/>
          <w:szCs w:val="20"/>
          <w:color w:val="58524E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blandit.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-11"/>
          <w:w w:val="100"/>
        </w:rPr>
        <w:t>V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estibulum</w:t>
      </w:r>
      <w:r>
        <w:rPr>
          <w:rFonts w:ascii="Arial" w:hAnsi="Arial" w:cs="Arial" w:eastAsia="Arial"/>
          <w:sz w:val="20"/>
          <w:szCs w:val="20"/>
          <w:color w:val="58524E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adipiscing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eget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magna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egestas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color w:val="58524E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vestibulum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sapien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vestibulum.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In</w:t>
      </w:r>
      <w:r>
        <w:rPr>
          <w:rFonts w:ascii="Arial" w:hAnsi="Arial" w:cs="Arial" w:eastAsia="Arial"/>
          <w:sz w:val="20"/>
          <w:szCs w:val="20"/>
          <w:color w:val="58524E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hac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habitasse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platea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dictumst.</w:t>
      </w:r>
      <w:r>
        <w:rPr>
          <w:rFonts w:ascii="Arial" w:hAnsi="Arial" w:cs="Arial" w:eastAsia="Arial"/>
          <w:sz w:val="20"/>
          <w:szCs w:val="20"/>
          <w:color w:val="58524E"/>
          <w:spacing w:val="-19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Aliquam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amet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sapien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odio,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ac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ullamcorper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dui.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-11"/>
          <w:w w:val="100"/>
        </w:rPr>
        <w:t>V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estibulum</w:t>
      </w:r>
      <w:r>
        <w:rPr>
          <w:rFonts w:ascii="Arial" w:hAnsi="Arial" w:cs="Arial" w:eastAsia="Arial"/>
          <w:sz w:val="20"/>
          <w:szCs w:val="20"/>
          <w:color w:val="58524E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sagittis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tincidunt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est.</w:t>
      </w:r>
      <w:r>
        <w:rPr>
          <w:rFonts w:ascii="Arial" w:hAnsi="Arial" w:cs="Arial" w:eastAsia="Arial"/>
          <w:sz w:val="20"/>
          <w:szCs w:val="20"/>
          <w:color w:val="58524E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Maecenas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nec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aliquet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libero.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Nam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sapien.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11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13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Company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3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(20</w:t>
      </w:r>
      <w:r>
        <w:rPr>
          <w:rFonts w:ascii="Arial" w:hAnsi="Arial" w:cs="Arial" w:eastAsia="Arial"/>
          <w:sz w:val="20"/>
          <w:szCs w:val="20"/>
          <w:color w:val="58524E"/>
          <w:spacing w:val="-11"/>
          <w:w w:val="100"/>
          <w:b/>
          <w:bCs/>
        </w:rPr>
        <w:t>1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1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-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present)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30" w:after="0" w:line="271" w:lineRule="auto"/>
        <w:ind w:left="113" w:right="5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Praesent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nisi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quis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felis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iaculis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aliquam.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Nulla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volutpat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nunc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amet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ipsum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cursus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molestie.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-11"/>
          <w:w w:val="100"/>
        </w:rPr>
        <w:t>V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estibulum</w:t>
      </w:r>
      <w:r>
        <w:rPr>
          <w:rFonts w:ascii="Arial" w:hAnsi="Arial" w:cs="Arial" w:eastAsia="Arial"/>
          <w:sz w:val="20"/>
          <w:szCs w:val="20"/>
          <w:color w:val="58524E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molestie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ipsum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vitae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magna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viverra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vestibulum.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Nulla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molestie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aliquet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felis,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ornare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est</w:t>
      </w:r>
      <w:r>
        <w:rPr>
          <w:rFonts w:ascii="Arial" w:hAnsi="Arial" w:cs="Arial" w:eastAsia="Arial"/>
          <w:sz w:val="20"/>
          <w:szCs w:val="20"/>
          <w:color w:val="58524E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aliquam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vel.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dignissim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consequat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ligula,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auctor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ligula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pharetra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eu.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11" w:after="0" w:line="240" w:lineRule="exact"/>
        <w:jc w:val="left"/>
        <w:rPr>
          <w:sz w:val="24"/>
          <w:szCs w:val="24"/>
        </w:rPr>
      </w:pPr>
      <w:rPr/>
      <w:r>
        <w:rPr/>
        <w:br w:type="column"/>
      </w:r>
      <w:r>
        <w:rPr>
          <w:sz w:val="24"/>
          <w:szCs w:val="24"/>
        </w:rPr>
      </w:r>
    </w:p>
    <w:p>
      <w:pPr>
        <w:spacing w:before="0" w:after="0" w:line="240" w:lineRule="auto"/>
        <w:ind w:left="567" w:right="-20"/>
        <w:jc w:val="left"/>
        <w:rPr>
          <w:rFonts w:ascii="Arial" w:hAnsi="Arial" w:cs="Arial" w:eastAsia="Arial"/>
          <w:sz w:val="32"/>
          <w:szCs w:val="32"/>
        </w:rPr>
      </w:pPr>
      <w:rPr/>
      <w:r>
        <w:rPr/>
        <w:pict>
          <v:group style="position:absolute;margin-left:365.362396pt;margin-top:-6.437pt;width:27.9441pt;height:28.5984pt;mso-position-horizontal-relative:page;mso-position-vertical-relative:paragraph;z-index:-92" coordorigin="7307,-129" coordsize="559,572">
            <v:group style="position:absolute;left:7520;top:336;width:135;height:97" coordorigin="7520,336" coordsize="135,97">
              <v:shape style="position:absolute;left:7520;top:336;width:135;height:97" coordorigin="7520,336" coordsize="135,97" path="m7655,336l7520,336,7520,363,7551,419,7587,433,7610,428,7623,414,7640,400,7651,384,7655,363,7655,336e" filled="t" fillcolor="#E36F25" stroked="f">
                <v:path arrowok="t"/>
                <v:fill/>
              </v:shape>
            </v:group>
            <v:group style="position:absolute;left:7449;top:2;width:278;height:317" coordorigin="7449,2" coordsize="278,317">
              <v:shape style="position:absolute;left:7449;top:2;width:278;height:317" coordorigin="7449,2" coordsize="278,317" path="m7588,2l7523,18,7474,61,7449,121,7450,148,7465,209,7503,256,7514,273,7520,290,7520,319,7655,319,7655,297,7659,277,7669,260,7686,242,7700,224,7708,211,7505,211,7494,199,7485,180,7480,158,7482,133,7511,73,7565,42,7587,39,7681,39,7673,32,7656,20,7637,11,7616,5,7594,2,7588,2e" filled="t" fillcolor="#E36F25" stroked="f">
                <v:path arrowok="t"/>
                <v:fill/>
              </v:shape>
              <v:shape style="position:absolute;left:7449;top:2;width:278;height:317" coordorigin="7449,2" coordsize="278,317" path="m7632,59l7617,59,7594,62,7536,92,7503,148,7500,170,7501,193,7505,211,7708,211,7711,207,7719,189,7725,171,7727,153,7726,128,7702,64,7647,63,7632,59e" filled="t" fillcolor="#E36F25" stroked="f">
                <v:path arrowok="t"/>
                <v:fill/>
              </v:shape>
              <v:shape style="position:absolute;left:7449;top:2;width:278;height:317" coordorigin="7449,2" coordsize="278,317" path="m7681,39l7587,39,7608,41,7628,47,7646,56,7647,63,7701,63,7689,47,7681,39e" filled="t" fillcolor="#E36F25" stroked="f">
                <v:path arrowok="t"/>
                <v:fill/>
              </v:shape>
            </v:group>
            <v:group style="position:absolute;left:7569;top:-119;width:35;height:91" coordorigin="7569,-119" coordsize="35,91">
              <v:shape style="position:absolute;left:7569;top:-119;width:35;height:91" coordorigin="7569,-119" coordsize="35,91" path="m7596,-119l7577,-119,7569,-111,7569,-35,7577,-27,7596,-27,7604,-35,7604,-111,7596,-119e" filled="t" fillcolor="#E36F25" stroked="f">
                <v:path arrowok="t"/>
                <v:fill/>
              </v:shape>
            </v:group>
            <v:group style="position:absolute;left:7381;top:-44;width:78;height:78" coordorigin="7381,-44" coordsize="78,78">
              <v:shape style="position:absolute;left:7381;top:-44;width:78;height:78" coordorigin="7381,-44" coordsize="78,78" path="m7405,-44l7394,-44,7381,-30,7381,-19,7434,35,7445,35,7459,21,7459,10,7405,-44e" filled="t" fillcolor="#E36F25" stroked="f">
                <v:path arrowok="t"/>
                <v:fill/>
              </v:shape>
            </v:group>
            <v:group style="position:absolute;left:7317;top:123;width:91;height:35" coordorigin="7317,123" coordsize="91,35">
              <v:shape style="position:absolute;left:7317;top:123;width:91;height:35" coordorigin="7317,123" coordsize="91,35" path="m7401,123l7325,123,7317,131,7317,150,7325,157,7401,157,7409,150,7409,131,7401,123e" filled="t" fillcolor="#E36F25" stroked="f">
                <v:path arrowok="t"/>
                <v:fill/>
              </v:shape>
            </v:group>
            <v:group style="position:absolute;left:7765;top:123;width:91;height:35" coordorigin="7765,123" coordsize="91,35">
              <v:shape style="position:absolute;left:7765;top:123;width:91;height:35" coordorigin="7765,123" coordsize="91,35" path="m7848,123l7772,123,7765,131,7765,150,7772,157,7848,157,7856,150,7856,131,7848,123e" filled="t" fillcolor="#E36F25" stroked="f">
                <v:path arrowok="t"/>
                <v:fill/>
              </v:shape>
            </v:group>
            <v:group style="position:absolute;left:7714;top:-46;width:78;height:78" coordorigin="7714,-46" coordsize="78,78">
              <v:shape style="position:absolute;left:7714;top:-46;width:78;height:78" coordorigin="7714,-46" coordsize="78,78" path="m7779,-46l7768,-46,7714,8,7714,19,7728,33,7739,33,7793,-21,7793,-32,7779,-46e" filled="t" fillcolor="#E36F25" stroked="f">
                <v:path arrowok="t"/>
                <v:fill/>
              </v:shape>
            </v:group>
            <w10:wrap type="none"/>
          </v:group>
        </w:pict>
      </w:r>
      <w:r>
        <w:rPr>
          <w:rFonts w:ascii="Arial" w:hAnsi="Arial" w:cs="Arial" w:eastAsia="Arial"/>
          <w:sz w:val="32"/>
          <w:szCs w:val="32"/>
          <w:color w:val="E36F25"/>
          <w:spacing w:val="0"/>
          <w:w w:val="100"/>
        </w:rPr>
        <w:t>SKILLS</w:t>
      </w:r>
      <w:r>
        <w:rPr>
          <w:rFonts w:ascii="Arial" w:hAnsi="Arial" w:cs="Arial" w:eastAsia="Arial"/>
          <w:sz w:val="32"/>
          <w:szCs w:val="32"/>
          <w:color w:val="000000"/>
          <w:spacing w:val="0"/>
          <w:w w:val="10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54" w:lineRule="auto"/>
        <w:ind w:left="13" w:right="1101"/>
        <w:jc w:val="both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Diploma</w:t>
      </w:r>
      <w:r>
        <w:rPr>
          <w:rFonts w:ascii="Arial" w:hAnsi="Arial" w:cs="Arial" w:eastAsia="Arial"/>
          <w:sz w:val="20"/>
          <w:szCs w:val="20"/>
          <w:color w:val="58524E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1: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     </w:t>
      </w:r>
      <w:r>
        <w:rPr>
          <w:rFonts w:ascii="Arial" w:hAnsi="Arial" w:cs="Arial" w:eastAsia="Arial"/>
          <w:sz w:val="20"/>
          <w:szCs w:val="20"/>
          <w:color w:val="58524E"/>
          <w:spacing w:val="29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Advanced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Diploma</w:t>
      </w:r>
      <w:r>
        <w:rPr>
          <w:rFonts w:ascii="Arial" w:hAnsi="Arial" w:cs="Arial" w:eastAsia="Arial"/>
          <w:sz w:val="20"/>
          <w:szCs w:val="20"/>
          <w:color w:val="58524E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2: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     </w:t>
      </w:r>
      <w:r>
        <w:rPr>
          <w:rFonts w:ascii="Arial" w:hAnsi="Arial" w:cs="Arial" w:eastAsia="Arial"/>
          <w:sz w:val="20"/>
          <w:szCs w:val="20"/>
          <w:color w:val="58524E"/>
          <w:spacing w:val="29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Advanced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Diploma</w:t>
      </w:r>
      <w:r>
        <w:rPr>
          <w:rFonts w:ascii="Arial" w:hAnsi="Arial" w:cs="Arial" w:eastAsia="Arial"/>
          <w:sz w:val="20"/>
          <w:szCs w:val="20"/>
          <w:color w:val="58524E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3: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     </w:t>
      </w:r>
      <w:r>
        <w:rPr>
          <w:rFonts w:ascii="Arial" w:hAnsi="Arial" w:cs="Arial" w:eastAsia="Arial"/>
          <w:sz w:val="20"/>
          <w:szCs w:val="20"/>
          <w:color w:val="58524E"/>
          <w:spacing w:val="29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Medium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8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500" w:right="-20"/>
        <w:jc w:val="left"/>
        <w:rPr>
          <w:rFonts w:ascii="Arial" w:hAnsi="Arial" w:cs="Arial" w:eastAsia="Arial"/>
          <w:sz w:val="32"/>
          <w:szCs w:val="32"/>
        </w:rPr>
      </w:pPr>
      <w:rPr/>
      <w:r>
        <w:rPr/>
        <w:pict>
          <v:group style="position:absolute;margin-left:369.379913pt;margin-top:-17.843784pt;width:169.669pt;height:.1pt;mso-position-horizontal-relative:page;mso-position-vertical-relative:paragraph;z-index:-98" coordorigin="7388,-357" coordsize="3393,2">
            <v:shape style="position:absolute;left:7388;top:-357;width:3393;height:2" coordorigin="7388,-357" coordsize="3393,0" path="m7388,-357l10781,-357e" filled="f" stroked="t" strokeweight="1.417pt" strokecolor="#D3D4D2">
              <v:path arrowok="t"/>
            </v:shape>
          </v:group>
          <w10:wrap type="none"/>
        </w:pict>
      </w:r>
      <w:r>
        <w:rPr/>
        <w:pict>
          <v:group style="position:absolute;margin-left:369.382996pt;margin-top:1.121516pt;width:16.3100pt;height:16.3100pt;mso-position-horizontal-relative:page;mso-position-vertical-relative:paragraph;z-index:-93" coordorigin="7388,22" coordsize="326,326">
            <v:shape style="position:absolute;left:7388;top:22;width:326;height:326" coordorigin="7388,22" coordsize="326,326" path="m7555,22l7413,24,7395,36,7388,56,7389,324,7401,342,7422,349,7689,347,7707,335,7714,315,7714,288,7434,288,7434,273,7714,273,7714,241,7434,241,7434,225,7714,225,7714,193,7434,193,7434,178,7591,178,7573,168,7560,150,7559,146,7434,146,7434,130,7556,130,7555,129,7555,98,7434,98,7434,83,7555,83,7555,22e" filled="t" fillcolor="#E36F25" stroked="f">
              <v:path arrowok="t"/>
              <v:fill/>
            </v:shape>
            <v:shape style="position:absolute;left:7388;top:22;width:326;height:326" coordorigin="7388,22" coordsize="326,326" path="m7714,273l7667,273,7667,288,7714,288,7714,273e" filled="t" fillcolor="#E36F25" stroked="f">
              <v:path arrowok="t"/>
              <v:fill/>
            </v:shape>
            <v:shape style="position:absolute;left:7388;top:22;width:326;height:326" coordorigin="7388,22" coordsize="326,326" path="m7714,225l7667,225,7667,241,7714,241,7714,225e" filled="t" fillcolor="#E36F25" stroked="f">
              <v:path arrowok="t"/>
              <v:fill/>
            </v:shape>
            <v:shape style="position:absolute;left:7388;top:22;width:326;height:326" coordorigin="7388,22" coordsize="326,326" path="m7591,178l7522,178,7522,193,7714,193,7714,181,7592,178,7591,178e" filled="t" fillcolor="#E36F25" stroked="f">
              <v:path arrowok="t"/>
              <v:fill/>
            </v:shape>
            <v:shape style="position:absolute;left:7388;top:22;width:326;height:326" coordorigin="7388,22" coordsize="326,326" path="m7574,22l7574,129,7581,149,7599,161,7714,163,7574,22e" filled="t" fillcolor="#E36F25" stroked="f">
              <v:path arrowok="t"/>
              <v:fill/>
            </v:shape>
            <v:shape style="position:absolute;left:7388;top:22;width:326;height:326" coordorigin="7388,22" coordsize="326,326" path="m7556,130l7522,130,7522,146,7559,146,7556,130e" filled="t" fillcolor="#E36F25" stroked="f">
              <v:path arrowok="t"/>
              <v:fill/>
            </v:shape>
            <v:shape style="position:absolute;left:7388;top:22;width:326;height:326" coordorigin="7388,22" coordsize="326,326" path="m7555,83l7522,83,7522,98,7555,98,7555,83e" filled="t" fillcolor="#E36F25" stroked="f">
              <v:path arrowok="t"/>
              <v:fill/>
            </v:shape>
          </v:group>
          <w10:wrap type="none"/>
        </w:pict>
      </w:r>
      <w:r>
        <w:rPr>
          <w:rFonts w:ascii="Arial" w:hAnsi="Arial" w:cs="Arial" w:eastAsia="Arial"/>
          <w:sz w:val="32"/>
          <w:szCs w:val="32"/>
          <w:color w:val="E36F25"/>
          <w:spacing w:val="0"/>
          <w:w w:val="100"/>
        </w:rPr>
        <w:t>REFERENCES</w:t>
      </w:r>
      <w:r>
        <w:rPr>
          <w:rFonts w:ascii="Arial" w:hAnsi="Arial" w:cs="Arial" w:eastAsia="Arial"/>
          <w:sz w:val="32"/>
          <w:szCs w:val="32"/>
          <w:color w:val="000000"/>
          <w:spacing w:val="0"/>
          <w:w w:val="100"/>
        </w:rPr>
      </w:r>
    </w:p>
    <w:p>
      <w:pPr>
        <w:spacing w:before="11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92" w:lineRule="auto"/>
        <w:ind w:right="28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-11"/>
          <w:w w:val="100"/>
        </w:rPr>
        <w:t>V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estibulum</w:t>
      </w:r>
      <w:r>
        <w:rPr>
          <w:rFonts w:ascii="Arial" w:hAnsi="Arial" w:cs="Arial" w:eastAsia="Arial"/>
          <w:sz w:val="20"/>
          <w:szCs w:val="20"/>
          <w:color w:val="58524E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posuere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scelerisque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luctus.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Nullam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hendrerit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elit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eros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consequat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ac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tempor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libero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ultrices.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Suspendisse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vitae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convallis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ante.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sectPr>
      <w:type w:val="continuous"/>
      <w:pgSz w:w="11920" w:h="16840"/>
      <w:pgMar w:top="1000" w:bottom="280" w:left="1020" w:right="1020"/>
      <w:cols w:num="2" w:equalWidth="0">
        <w:col w:w="5860" w:space="507"/>
        <w:col w:w="351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my-name@mye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CV_design_20</dc:title>
  <dcterms:created xsi:type="dcterms:W3CDTF">2013-02-20T12:52:44Z</dcterms:created>
  <dcterms:modified xsi:type="dcterms:W3CDTF">2013-02-20T12:52:44Z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